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C7" w:rsidRPr="004066C3" w:rsidRDefault="008433C7" w:rsidP="008433C7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4066C3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4066C3">
        <w:rPr>
          <w:color w:val="808080" w:themeColor="background1" w:themeShade="80"/>
          <w:sz w:val="24"/>
        </w:rPr>
        <w:t>GPP TSG-RAN WG4 Meeting #</w:t>
      </w:r>
      <w:r w:rsidR="00D34632" w:rsidRPr="004066C3">
        <w:rPr>
          <w:color w:val="808080" w:themeColor="background1" w:themeShade="80"/>
          <w:sz w:val="24"/>
        </w:rPr>
        <w:t>7</w:t>
      </w:r>
      <w:r w:rsidR="00D34632">
        <w:rPr>
          <w:color w:val="808080" w:themeColor="background1" w:themeShade="80"/>
          <w:sz w:val="24"/>
        </w:rPr>
        <w:t>8</w:t>
      </w:r>
      <w:r w:rsidR="00D34632" w:rsidRPr="004066C3">
        <w:rPr>
          <w:color w:val="808080" w:themeColor="background1" w:themeShade="80"/>
          <w:sz w:val="24"/>
        </w:rPr>
        <w:t xml:space="preserve"> </w:t>
      </w:r>
      <w:r w:rsidRPr="004066C3">
        <w:rPr>
          <w:color w:val="808080" w:themeColor="background1" w:themeShade="80"/>
          <w:sz w:val="24"/>
        </w:rPr>
        <w:tab/>
      </w:r>
      <w:r w:rsidR="004066C3" w:rsidRPr="004066C3">
        <w:rPr>
          <w:bCs w:val="0"/>
          <w:color w:val="808080"/>
          <w:sz w:val="26"/>
          <w:szCs w:val="26"/>
        </w:rPr>
        <w:t>R4-</w:t>
      </w:r>
      <w:r w:rsidR="00C27910">
        <w:rPr>
          <w:bCs w:val="0"/>
          <w:color w:val="808080"/>
          <w:sz w:val="26"/>
          <w:szCs w:val="26"/>
        </w:rPr>
        <w:t>1</w:t>
      </w:r>
      <w:r w:rsidR="008F5410">
        <w:rPr>
          <w:bCs w:val="0"/>
          <w:color w:val="808080"/>
          <w:sz w:val="26"/>
          <w:szCs w:val="26"/>
        </w:rPr>
        <w:t>6</w:t>
      </w:r>
      <w:r w:rsidR="00BD65CD">
        <w:rPr>
          <w:bCs w:val="0"/>
          <w:color w:val="808080"/>
          <w:sz w:val="26"/>
          <w:szCs w:val="26"/>
        </w:rPr>
        <w:t>1470</w:t>
      </w:r>
    </w:p>
    <w:p w:rsidR="008433C7" w:rsidRDefault="008F5410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St Julian’s, Malta,</w:t>
      </w:r>
      <w:r w:rsidR="00190BBB">
        <w:rPr>
          <w:color w:val="808080" w:themeColor="background1" w:themeShade="80"/>
          <w:sz w:val="24"/>
        </w:rPr>
        <w:t xml:space="preserve"> </w:t>
      </w:r>
      <w:r w:rsidR="00DA4D27">
        <w:rPr>
          <w:color w:val="808080" w:themeColor="background1" w:themeShade="80"/>
          <w:sz w:val="24"/>
        </w:rPr>
        <w:t>1</w:t>
      </w:r>
      <w:r>
        <w:rPr>
          <w:color w:val="808080" w:themeColor="background1" w:themeShade="80"/>
          <w:sz w:val="24"/>
        </w:rPr>
        <w:t>5</w:t>
      </w:r>
      <w:r w:rsidR="008433C7">
        <w:rPr>
          <w:color w:val="808080" w:themeColor="background1" w:themeShade="80"/>
          <w:sz w:val="24"/>
        </w:rPr>
        <w:t xml:space="preserve"> </w:t>
      </w:r>
      <w:r w:rsidR="008433C7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19</w:t>
      </w:r>
      <w:r w:rsidR="008433C7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February</w:t>
      </w:r>
      <w:r w:rsidR="008433C7" w:rsidRPr="003A4F6F">
        <w:rPr>
          <w:color w:val="808080" w:themeColor="background1" w:themeShade="80"/>
          <w:sz w:val="24"/>
        </w:rPr>
        <w:t xml:space="preserve"> 201</w:t>
      </w:r>
      <w:r>
        <w:rPr>
          <w:color w:val="808080" w:themeColor="background1" w:themeShade="80"/>
          <w:sz w:val="24"/>
        </w:rPr>
        <w:t>6</w:t>
      </w:r>
    </w:p>
    <w:p w:rsidR="00C0370A" w:rsidRDefault="00C0370A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</w:p>
    <w:p w:rsidR="005618CD" w:rsidRPr="00742299" w:rsidRDefault="00624C4C" w:rsidP="008433C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lang w:val="en-US"/>
        </w:rPr>
      </w:pPr>
      <w:r w:rsidRPr="003F3CBE">
        <w:rPr>
          <w:rFonts w:ascii="Arial" w:hAnsi="Arial" w:cs="Arial"/>
          <w:b/>
          <w:lang w:val="en-US"/>
        </w:rPr>
        <w:t>Source:</w:t>
      </w:r>
      <w:r w:rsidRPr="003F3CBE">
        <w:rPr>
          <w:rFonts w:ascii="Arial" w:hAnsi="Arial" w:cs="Arial"/>
          <w:b/>
          <w:lang w:val="en-US"/>
        </w:rPr>
        <w:tab/>
      </w:r>
      <w:r w:rsidRPr="00742299">
        <w:rPr>
          <w:rFonts w:ascii="Arial" w:hAnsi="Arial" w:cs="Arial"/>
          <w:bCs/>
          <w:lang w:val="en-US"/>
        </w:rPr>
        <w:t>DIS</w:t>
      </w:r>
      <w:r w:rsidR="00BA3DAC" w:rsidRPr="00742299">
        <w:rPr>
          <w:rFonts w:ascii="Arial" w:hAnsi="Arial" w:cs="Arial"/>
          <w:bCs/>
          <w:lang w:val="en-US"/>
        </w:rPr>
        <w:t>H Network</w:t>
      </w:r>
    </w:p>
    <w:p w:rsidR="00624C4C" w:rsidRPr="008F5410" w:rsidRDefault="00624C4C" w:rsidP="005618CD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b/>
          <w:lang w:val="en-US"/>
        </w:rPr>
      </w:pPr>
      <w:r w:rsidRPr="00C33302">
        <w:rPr>
          <w:rFonts w:ascii="Arial" w:hAnsi="Arial" w:cs="Arial"/>
          <w:b/>
          <w:lang w:val="en-US"/>
        </w:rPr>
        <w:t>Title:</w:t>
      </w:r>
      <w:r w:rsidRPr="00C33302">
        <w:rPr>
          <w:rFonts w:ascii="Arial" w:hAnsi="Arial" w:cs="Arial"/>
          <w:b/>
          <w:lang w:val="en-US"/>
        </w:rPr>
        <w:tab/>
      </w:r>
      <w:r w:rsidR="008F5410" w:rsidRPr="003C5A35">
        <w:rPr>
          <w:rFonts w:ascii="Arial" w:hAnsi="Arial" w:cs="Arial"/>
          <w:bCs/>
          <w:lang w:val="en-US"/>
        </w:rPr>
        <w:t xml:space="preserve">TR </w:t>
      </w:r>
      <w:r w:rsidR="008F5410">
        <w:rPr>
          <w:rFonts w:ascii="Arial" w:hAnsi="Arial" w:cs="Arial"/>
          <w:bCs/>
          <w:lang w:val="en-US"/>
        </w:rPr>
        <w:t>36</w:t>
      </w:r>
      <w:r w:rsidR="008F5410" w:rsidRPr="003C5A35">
        <w:rPr>
          <w:rFonts w:ascii="Arial" w:hAnsi="Arial" w:cs="Arial"/>
          <w:bCs/>
          <w:lang w:val="en-US"/>
        </w:rPr>
        <w:t>.</w:t>
      </w:r>
      <w:r w:rsidR="00AB593E">
        <w:rPr>
          <w:rFonts w:ascii="Arial" w:hAnsi="Arial" w:cs="Arial"/>
          <w:bCs/>
          <w:lang w:val="en-US"/>
        </w:rPr>
        <w:t>749</w:t>
      </w:r>
      <w:r w:rsidR="008F5410">
        <w:rPr>
          <w:rFonts w:ascii="Arial" w:hAnsi="Arial" w:cs="Arial"/>
          <w:bCs/>
          <w:lang w:val="en-US"/>
        </w:rPr>
        <w:t xml:space="preserve"> v0</w:t>
      </w:r>
      <w:r w:rsidR="008F5410" w:rsidRPr="003C5A35">
        <w:rPr>
          <w:rFonts w:ascii="Arial" w:hAnsi="Arial" w:cs="Arial"/>
          <w:bCs/>
          <w:lang w:val="en-US"/>
        </w:rPr>
        <w:t>.</w:t>
      </w:r>
      <w:r w:rsidR="00BD65CD">
        <w:rPr>
          <w:rFonts w:ascii="Arial" w:hAnsi="Arial" w:cs="Arial"/>
          <w:bCs/>
          <w:lang w:val="en-US"/>
        </w:rPr>
        <w:t>1</w:t>
      </w:r>
      <w:r w:rsidR="008F5410" w:rsidRPr="003C5A35">
        <w:rPr>
          <w:rFonts w:ascii="Arial" w:hAnsi="Arial" w:cs="Arial"/>
          <w:bCs/>
          <w:lang w:val="en-US"/>
        </w:rPr>
        <w:t xml:space="preserve">.0: </w:t>
      </w:r>
      <w:r w:rsidR="008F5410">
        <w:rPr>
          <w:rFonts w:ascii="Arial" w:hAnsi="Arial" w:cs="Arial"/>
          <w:bCs/>
          <w:lang w:val="en-US"/>
        </w:rPr>
        <w:t>AWS 3/4 band for LTE</w:t>
      </w:r>
    </w:p>
    <w:p w:rsidR="00076202" w:rsidRPr="00742299" w:rsidRDefault="00076202" w:rsidP="003A4F6F">
      <w:pPr>
        <w:spacing w:after="60"/>
        <w:ind w:left="1985" w:hanging="1985"/>
        <w:rPr>
          <w:rFonts w:ascii="Arial" w:hAnsi="Arial" w:cs="Arial"/>
          <w:lang w:val="en-US"/>
        </w:rPr>
      </w:pPr>
      <w:r w:rsidRPr="00C33302">
        <w:rPr>
          <w:rFonts w:ascii="Arial" w:hAnsi="Arial" w:cs="Arial"/>
          <w:b/>
          <w:lang w:val="en-US"/>
        </w:rPr>
        <w:t>Work item</w:t>
      </w:r>
      <w:r w:rsidR="00C34489">
        <w:rPr>
          <w:rFonts w:ascii="Arial" w:hAnsi="Arial" w:cs="Arial"/>
          <w:b/>
          <w:lang w:val="en-US"/>
        </w:rPr>
        <w:t>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lang w:val="en-US"/>
        </w:rPr>
        <w:t>LTE_AWS_3_4</w:t>
      </w:r>
    </w:p>
    <w:p w:rsidR="008433C7" w:rsidRPr="00C33302" w:rsidRDefault="008433C7" w:rsidP="00843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Agenda item:</w:t>
      </w:r>
      <w:r w:rsidRPr="00C33302">
        <w:rPr>
          <w:rFonts w:ascii="Arial" w:hAnsi="Arial" w:cs="Arial"/>
          <w:b/>
          <w:lang w:val="en-US"/>
        </w:rPr>
        <w:tab/>
      </w:r>
      <w:r w:rsidR="008F5410">
        <w:rPr>
          <w:rFonts w:ascii="Arial" w:hAnsi="Arial" w:cs="Arial"/>
          <w:lang w:val="en-US"/>
        </w:rPr>
        <w:t>8.9</w:t>
      </w:r>
    </w:p>
    <w:p w:rsidR="008433C7" w:rsidRPr="00C33302" w:rsidRDefault="008433C7" w:rsidP="008433C7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Document for: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bCs/>
          <w:lang w:val="en-US"/>
        </w:rPr>
        <w:t xml:space="preserve">Approval </w:t>
      </w:r>
    </w:p>
    <w:p w:rsidR="00624C4C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683570" w:rsidRDefault="00683570" w:rsidP="003F3CBE">
      <w:pPr>
        <w:pStyle w:val="NormalWeb"/>
        <w:shd w:val="clear" w:color="auto" w:fill="FFFFFF"/>
        <w:spacing w:before="0" w:beforeAutospacing="0" w:after="0" w:afterAutospacing="0" w:line="253" w:lineRule="atLeast"/>
        <w:jc w:val="both"/>
        <w:rPr>
          <w:rFonts w:ascii="Arial" w:hAnsi="Arial" w:cs="Arial"/>
          <w:b/>
          <w:color w:val="636363"/>
          <w:sz w:val="28"/>
          <w:szCs w:val="28"/>
        </w:rPr>
      </w:pPr>
      <w:r>
        <w:rPr>
          <w:rFonts w:ascii="Arial" w:hAnsi="Arial" w:cs="Arial"/>
          <w:b/>
          <w:color w:val="636363"/>
          <w:sz w:val="28"/>
          <w:szCs w:val="28"/>
        </w:rPr>
        <w:t>Abstract</w:t>
      </w:r>
    </w:p>
    <w:p w:rsidR="00683570" w:rsidRPr="00BD65CD" w:rsidRDefault="00683570" w:rsidP="00BD65CD">
      <w:pPr>
        <w:jc w:val="both"/>
      </w:pPr>
      <w:r w:rsidRPr="001045EC">
        <w:rPr>
          <w:color w:val="636363"/>
        </w:rPr>
        <w:t xml:space="preserve">This document </w:t>
      </w:r>
      <w:r w:rsidR="00BD65CD">
        <w:t xml:space="preserve">updates TR36.749 to version 0.1.0 </w:t>
      </w:r>
      <w:r w:rsidR="008F5410" w:rsidRPr="001045EC">
        <w:rPr>
          <w:color w:val="636363"/>
        </w:rPr>
        <w:t>for the AWS 3/4 Band for the LTE work item</w:t>
      </w:r>
      <w:r w:rsidR="008F5410" w:rsidRPr="001045EC">
        <w:t>.</w:t>
      </w:r>
      <w:r w:rsidR="008F5410" w:rsidRPr="001045EC">
        <w:rPr>
          <w:color w:val="636363"/>
        </w:rPr>
        <w:t xml:space="preserve"> </w:t>
      </w:r>
      <w:r w:rsidRPr="001045EC">
        <w:rPr>
          <w:color w:val="636363"/>
        </w:rPr>
        <w:t>(pCR)</w:t>
      </w:r>
      <w:r w:rsidRPr="001045EC">
        <w:rPr>
          <w:color w:val="636363"/>
          <w:sz w:val="28"/>
          <w:szCs w:val="28"/>
        </w:rPr>
        <w:t xml:space="preserve"> </w:t>
      </w:r>
      <w:r w:rsidR="001045EC">
        <w:rPr>
          <w:color w:val="636363"/>
          <w:sz w:val="28"/>
          <w:szCs w:val="28"/>
        </w:rPr>
        <w:tab/>
      </w:r>
    </w:p>
    <w:p w:rsidR="00742299" w:rsidRDefault="00742299" w:rsidP="007D1EA8">
      <w:pPr>
        <w:pStyle w:val="Heading2"/>
        <w:numPr>
          <w:ilvl w:val="0"/>
          <w:numId w:val="29"/>
        </w:numPr>
      </w:pPr>
      <w:r w:rsidRPr="004807EB">
        <w:t xml:space="preserve">Introduction </w:t>
      </w:r>
    </w:p>
    <w:p w:rsidR="00BD65CD" w:rsidRDefault="00BD65CD" w:rsidP="00956A1D">
      <w:pPr>
        <w:spacing w:after="0"/>
        <w:jc w:val="both"/>
      </w:pPr>
      <w:r>
        <w:t>This contribution updates TR36.749 to version 0.1.0</w:t>
      </w:r>
      <w:r w:rsidR="00956A1D">
        <w:t xml:space="preserve"> based on the approved contributions listed in Table 1 below</w:t>
      </w:r>
      <w:r>
        <w:t xml:space="preserve">. </w:t>
      </w:r>
    </w:p>
    <w:p w:rsidR="00956A1D" w:rsidRDefault="00956A1D" w:rsidP="00956A1D">
      <w:pPr>
        <w:spacing w:after="0"/>
        <w:jc w:val="both"/>
      </w:pPr>
      <w:r>
        <w:t xml:space="preserve">The following editorial changes we also implemented </w:t>
      </w:r>
      <w:r w:rsidR="001F2970">
        <w:t>as part of the update.</w:t>
      </w:r>
    </w:p>
    <w:p w:rsidR="00956A1D" w:rsidRDefault="00BD65CD" w:rsidP="00956A1D">
      <w:pPr>
        <w:pStyle w:val="ListParagraph"/>
        <w:numPr>
          <w:ilvl w:val="0"/>
          <w:numId w:val="39"/>
        </w:numPr>
        <w:spacing w:after="0"/>
        <w:jc w:val="both"/>
      </w:pPr>
      <w:r>
        <w:t>B</w:t>
      </w:r>
      <w:r w:rsidR="00956A1D">
        <w:t>and [XX] has b</w:t>
      </w:r>
      <w:r w:rsidR="001F2970">
        <w:t>een</w:t>
      </w:r>
      <w:r>
        <w:t xml:space="preserve"> replaced with Band [70] </w:t>
      </w:r>
      <w:r w:rsidR="00074CAA">
        <w:t>in the text description</w:t>
      </w:r>
      <w:r w:rsidR="001F2970">
        <w:t>.</w:t>
      </w:r>
    </w:p>
    <w:p w:rsidR="00956A1D" w:rsidRDefault="00956A1D" w:rsidP="00956A1D">
      <w:pPr>
        <w:pStyle w:val="ListParagraph"/>
        <w:numPr>
          <w:ilvl w:val="0"/>
          <w:numId w:val="39"/>
        </w:numPr>
        <w:spacing w:after="0"/>
        <w:jc w:val="both"/>
      </w:pPr>
      <w:r>
        <w:t>Editorial corrections to Table 8.2.4-1/2/3/4 to provide strikethrough for B23 which was missing.</w:t>
      </w:r>
    </w:p>
    <w:p w:rsidR="00BD65CD" w:rsidRDefault="00BD65CD" w:rsidP="00956A1D">
      <w:pPr>
        <w:spacing w:after="0"/>
        <w:jc w:val="both"/>
      </w:pPr>
      <w:r>
        <w:t xml:space="preserve">Both clean version and version with track changes are provided </w:t>
      </w:r>
    </w:p>
    <w:p w:rsidR="00BB02BC" w:rsidRDefault="00BB02BC" w:rsidP="000C1E8E">
      <w:pPr>
        <w:spacing w:after="0"/>
        <w:jc w:val="both"/>
      </w:pPr>
    </w:p>
    <w:p w:rsidR="00BD65CD" w:rsidRPr="00BB02BC" w:rsidRDefault="00BD65CD" w:rsidP="00BD65CD">
      <w:pPr>
        <w:jc w:val="center"/>
        <w:rPr>
          <w:b/>
        </w:rPr>
      </w:pPr>
      <w:r w:rsidRPr="00BB02BC">
        <w:rPr>
          <w:b/>
        </w:rPr>
        <w:t>Table 1</w:t>
      </w:r>
      <w:r w:rsidR="000C1E8E" w:rsidRPr="00BB02BC">
        <w:rPr>
          <w:b/>
        </w:rPr>
        <w:t>:</w:t>
      </w:r>
      <w:r w:rsidR="00BB02BC">
        <w:rPr>
          <w:b/>
        </w:rPr>
        <w:t xml:space="preserve"> </w:t>
      </w:r>
      <w:bookmarkStart w:id="13" w:name="_GoBack"/>
      <w:bookmarkEnd w:id="13"/>
      <w:r w:rsidR="00EB770A" w:rsidRPr="00BB02BC">
        <w:rPr>
          <w:b/>
        </w:rPr>
        <w:t xml:space="preserve">Tdocs </w:t>
      </w:r>
      <w:r w:rsidR="00EB770A">
        <w:rPr>
          <w:b/>
        </w:rPr>
        <w:t>implemented in the</w:t>
      </w:r>
      <w:r w:rsidRPr="00BB02BC">
        <w:rPr>
          <w:b/>
        </w:rPr>
        <w:t xml:space="preserve"> TR</w:t>
      </w:r>
    </w:p>
    <w:tbl>
      <w:tblPr>
        <w:tblW w:w="98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1000"/>
        <w:gridCol w:w="1170"/>
        <w:gridCol w:w="426"/>
        <w:gridCol w:w="428"/>
        <w:gridCol w:w="4867"/>
        <w:gridCol w:w="567"/>
        <w:gridCol w:w="567"/>
      </w:tblGrid>
      <w:tr w:rsidR="00BD65CD" w:rsidRPr="00A93A8C" w:rsidTr="000C1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D65CD" w:rsidRPr="00A93A8C" w:rsidRDefault="00BD65CD" w:rsidP="00B36F03">
            <w:pPr>
              <w:pStyle w:val="TAL"/>
              <w:rPr>
                <w:b/>
                <w:sz w:val="16"/>
                <w:szCs w:val="16"/>
              </w:rPr>
            </w:pPr>
            <w:r w:rsidRPr="00A93A8C">
              <w:rPr>
                <w:b/>
                <w:sz w:val="16"/>
                <w:szCs w:val="16"/>
              </w:rPr>
              <w:t>Date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D65CD" w:rsidRPr="00A93A8C" w:rsidRDefault="00BD65CD" w:rsidP="00B36F03">
            <w:pPr>
              <w:pStyle w:val="TAL"/>
              <w:rPr>
                <w:b/>
                <w:sz w:val="16"/>
                <w:szCs w:val="16"/>
              </w:rPr>
            </w:pPr>
            <w:r w:rsidRPr="00A93A8C">
              <w:rPr>
                <w:b/>
                <w:sz w:val="16"/>
                <w:szCs w:val="16"/>
              </w:rPr>
              <w:t>TSG #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D65CD" w:rsidRPr="00A93A8C" w:rsidRDefault="00BD65CD" w:rsidP="00B36F03">
            <w:pPr>
              <w:pStyle w:val="TAL"/>
              <w:rPr>
                <w:b/>
                <w:sz w:val="16"/>
                <w:szCs w:val="16"/>
              </w:rPr>
            </w:pPr>
            <w:r w:rsidRPr="00A93A8C">
              <w:rPr>
                <w:b/>
                <w:sz w:val="16"/>
                <w:szCs w:val="16"/>
              </w:rPr>
              <w:t>TSG Doc.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D65CD" w:rsidRPr="00A93A8C" w:rsidRDefault="00BD65CD" w:rsidP="00B36F03">
            <w:pPr>
              <w:pStyle w:val="TAL"/>
              <w:rPr>
                <w:b/>
                <w:sz w:val="16"/>
                <w:szCs w:val="16"/>
              </w:rPr>
            </w:pPr>
            <w:r w:rsidRPr="00A93A8C">
              <w:rPr>
                <w:b/>
                <w:sz w:val="16"/>
                <w:szCs w:val="16"/>
              </w:rPr>
              <w:t>CR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D65CD" w:rsidRPr="00A93A8C" w:rsidRDefault="00BD65CD" w:rsidP="00B36F03">
            <w:pPr>
              <w:pStyle w:val="TAL"/>
              <w:rPr>
                <w:b/>
                <w:sz w:val="16"/>
                <w:szCs w:val="16"/>
              </w:rPr>
            </w:pPr>
            <w:r w:rsidRPr="00A93A8C">
              <w:rPr>
                <w:b/>
                <w:sz w:val="16"/>
                <w:szCs w:val="16"/>
              </w:rPr>
              <w:t>Rev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D65CD" w:rsidRPr="00A93A8C" w:rsidRDefault="00BD65CD" w:rsidP="00B36F03">
            <w:pPr>
              <w:pStyle w:val="TAL"/>
              <w:rPr>
                <w:b/>
                <w:sz w:val="16"/>
                <w:szCs w:val="16"/>
              </w:rPr>
            </w:pPr>
            <w:r w:rsidRPr="00A93A8C">
              <w:rPr>
                <w:b/>
                <w:sz w:val="16"/>
                <w:szCs w:val="16"/>
              </w:rPr>
              <w:t>Subject/Comment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D65CD" w:rsidRPr="00A93A8C" w:rsidRDefault="00BD65CD" w:rsidP="00B36F03">
            <w:pPr>
              <w:pStyle w:val="TAL"/>
              <w:rPr>
                <w:b/>
                <w:sz w:val="16"/>
                <w:szCs w:val="16"/>
              </w:rPr>
            </w:pPr>
            <w:r w:rsidRPr="00A93A8C">
              <w:rPr>
                <w:b/>
                <w:sz w:val="16"/>
                <w:szCs w:val="16"/>
              </w:rPr>
              <w:t>Old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D65CD" w:rsidRPr="00A93A8C" w:rsidRDefault="00BD65CD" w:rsidP="00B36F03">
            <w:pPr>
              <w:pStyle w:val="TAL"/>
              <w:rPr>
                <w:b/>
                <w:sz w:val="16"/>
                <w:szCs w:val="16"/>
              </w:rPr>
            </w:pPr>
            <w:r w:rsidRPr="00A93A8C">
              <w:rPr>
                <w:b/>
                <w:sz w:val="16"/>
                <w:szCs w:val="16"/>
              </w:rPr>
              <w:t>New</w:t>
            </w:r>
          </w:p>
        </w:tc>
      </w:tr>
      <w:tr w:rsidR="00BD65CD" w:rsidRPr="00BD65CD" w:rsidTr="000C1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R4-160082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 xml:space="preserve">TR36.749.0.0.0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</w:tr>
      <w:tr w:rsidR="00BD65CD" w:rsidRPr="00BD65CD" w:rsidTr="000C1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R4-160083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z w:val="16"/>
                <w:szCs w:val="16"/>
              </w:rPr>
              <w:t>TP for TR36.749v.0.0.0 Section 5 (Frequency band arrangements and regulatory background)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  <w:tr w:rsidR="00BD65CD" w:rsidRPr="00BD65CD" w:rsidTr="000C1E8E">
        <w:trPr>
          <w:trHeight w:val="20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z w:val="16"/>
                <w:szCs w:val="16"/>
              </w:rPr>
              <w:t>TP for TR36.749v.0.0.0 Section 8.1.1 (Filter 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  <w:tr w:rsidR="00BD65CD" w:rsidRPr="00BD65CD" w:rsidTr="000C1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z w:val="16"/>
                <w:szCs w:val="16"/>
              </w:rPr>
              <w:t>TP for TR36.749v.0.0.0 Section 8.1.2 (UE TX requirement)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  <w:tr w:rsidR="00BD65CD" w:rsidRPr="00BD65CD" w:rsidTr="000C1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 w:rsidRPr="000C1E8E">
              <w:rPr>
                <w:rFonts w:ascii="Arial" w:hAnsi="Arial" w:cs="Arial"/>
                <w:sz w:val="16"/>
                <w:szCs w:val="16"/>
                <w:lang w:val="en-US"/>
              </w:rPr>
              <w:t>TP for TR36.749v.0.0.0 Section 8.1.3.2 (</w:t>
            </w:r>
            <w:r w:rsidRPr="000C1E8E"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UE </w:t>
            </w:r>
            <w:r w:rsidRPr="000C1E8E">
              <w:rPr>
                <w:rFonts w:ascii="Arial" w:hAnsi="Arial" w:cs="Arial"/>
                <w:sz w:val="16"/>
                <w:szCs w:val="16"/>
              </w:rPr>
              <w:t>RX Requirements for operating bands</w:t>
            </w:r>
            <w:r w:rsidR="00EB770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  <w:tr w:rsidR="00BD65CD" w:rsidRPr="00BD65CD" w:rsidTr="000C1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R4-160093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z w:val="16"/>
                <w:szCs w:val="16"/>
              </w:rPr>
              <w:t>TP for TR36.749v.0.0.0 Section 8.2.4/5 (BS blocking)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  <w:tr w:rsidR="00BD65CD" w:rsidRPr="00BD65CD" w:rsidTr="000C1E8E">
        <w:trPr>
          <w:trHeight w:val="27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R4-161344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0C1E8E">
              <w:rPr>
                <w:rFonts w:ascii="Arial" w:hAnsi="Arial" w:cs="Arial"/>
                <w:sz w:val="16"/>
                <w:szCs w:val="16"/>
                <w:lang w:val="en-US"/>
              </w:rPr>
              <w:t>TP for TR36.749v.0.0.0 Section 7 (</w:t>
            </w:r>
            <w:r w:rsidRPr="000C1E8E">
              <w:rPr>
                <w:rFonts w:ascii="Arial" w:hAnsi="Arial" w:cs="Arial"/>
                <w:bCs/>
                <w:sz w:val="16"/>
                <w:szCs w:val="16"/>
                <w:lang w:val="en-US"/>
              </w:rPr>
              <w:t>General issues)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  <w:tr w:rsidR="00BD65CD" w:rsidRPr="00BD65CD" w:rsidTr="000C1E8E">
        <w:trPr>
          <w:trHeight w:val="47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R4-161345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C1E8E">
              <w:rPr>
                <w:rFonts w:ascii="Arial" w:hAnsi="Arial" w:cs="Arial"/>
                <w:sz w:val="16"/>
                <w:szCs w:val="16"/>
                <w:lang w:val="en-US"/>
              </w:rPr>
              <w:t>TP for TR36.749v.0.0.0 Section 8.1.2.3 (</w:t>
            </w:r>
            <w:r w:rsidRPr="000C1E8E">
              <w:rPr>
                <w:rFonts w:ascii="Arial" w:hAnsi="Arial" w:cs="Arial"/>
                <w:bCs/>
                <w:sz w:val="16"/>
                <w:szCs w:val="16"/>
                <w:lang w:val="en-US"/>
              </w:rPr>
              <w:t>Co-existence with other 3GPP bands)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  <w:tr w:rsidR="00BD65CD" w:rsidRPr="00BD65CD" w:rsidTr="000C1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R4-161346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z w:val="16"/>
                <w:szCs w:val="16"/>
                <w:lang w:val="en-US"/>
              </w:rPr>
              <w:t>TP for TR36.749v.0.0.0 Section 8.1.3.1 (</w:t>
            </w:r>
            <w:r w:rsidRPr="000C1E8E">
              <w:rPr>
                <w:rFonts w:ascii="Arial" w:hAnsi="Arial" w:cs="Arial"/>
                <w:bCs/>
                <w:sz w:val="16"/>
                <w:szCs w:val="16"/>
                <w:lang w:val="en-US"/>
              </w:rPr>
              <w:t>UE RFSENS)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  <w:tr w:rsidR="00BD65CD" w:rsidRPr="00BD65CD" w:rsidTr="000C1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R4-161347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C1E8E">
              <w:rPr>
                <w:rFonts w:ascii="Arial" w:hAnsi="Arial" w:cs="Arial"/>
                <w:sz w:val="16"/>
                <w:szCs w:val="16"/>
                <w:lang w:val="en-US"/>
              </w:rPr>
              <w:t>TP for TR36.749v.0.0.0 Section 8.2.1/2/3 (</w:t>
            </w:r>
            <w:r w:rsidRPr="000C1E8E">
              <w:rPr>
                <w:rFonts w:ascii="Arial" w:hAnsi="Arial" w:cs="Arial"/>
                <w:bCs/>
                <w:sz w:val="16"/>
                <w:szCs w:val="16"/>
                <w:lang w:val="en-US"/>
              </w:rPr>
              <w:t>BS spurious emission)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  <w:tr w:rsidR="00BD65CD" w:rsidRPr="00BD65CD" w:rsidTr="000C1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2016-02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RAN4#78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R4-161348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C1E8E">
              <w:rPr>
                <w:rFonts w:ascii="Arial" w:hAnsi="Arial" w:cs="Arial"/>
                <w:sz w:val="16"/>
                <w:szCs w:val="16"/>
                <w:lang w:val="en-US"/>
              </w:rPr>
              <w:t>TP for TR36.749v.0.0.0 Section 10 (</w:t>
            </w:r>
            <w:r w:rsidRPr="000C1E8E">
              <w:rPr>
                <w:rFonts w:ascii="Arial" w:hAnsi="Arial" w:cs="Arial"/>
                <w:bCs/>
                <w:sz w:val="16"/>
                <w:szCs w:val="16"/>
                <w:lang w:val="en-US"/>
              </w:rPr>
              <w:t>Channel numbering for E-UTRA, MSR)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D65CD" w:rsidRPr="000C1E8E" w:rsidRDefault="00BD65CD" w:rsidP="000C1E8E">
            <w:pPr>
              <w:spacing w:after="0" w:line="276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0C1E8E">
              <w:rPr>
                <w:rFonts w:ascii="Arial" w:hAnsi="Arial" w:cs="Arial"/>
                <w:snapToGrid w:val="0"/>
                <w:sz w:val="16"/>
                <w:szCs w:val="16"/>
              </w:rPr>
              <w:t>0.1.0</w:t>
            </w:r>
          </w:p>
        </w:tc>
      </w:tr>
    </w:tbl>
    <w:p w:rsidR="00EB1EED" w:rsidRDefault="00EB1EED" w:rsidP="008F5410">
      <w:pPr>
        <w:pStyle w:val="myReference"/>
        <w:rPr>
          <w:rFonts w:eastAsia="Malgun Gothic"/>
        </w:rPr>
      </w:pPr>
    </w:p>
    <w:p w:rsidR="00201680" w:rsidRPr="00201680" w:rsidRDefault="00201680" w:rsidP="00201680">
      <w:pPr>
        <w:spacing w:after="0"/>
        <w:jc w:val="both"/>
        <w:rPr>
          <w:b/>
          <w:lang w:eastAsia="ja-JP"/>
        </w:rPr>
      </w:pPr>
    </w:p>
    <w:p w:rsidR="006D5E17" w:rsidRPr="008A467B" w:rsidRDefault="006D5E17" w:rsidP="006D5E17">
      <w:pPr>
        <w:jc w:val="center"/>
        <w:rPr>
          <w:b/>
          <w:bCs/>
        </w:rPr>
      </w:pPr>
    </w:p>
    <w:sectPr w:rsidR="006D5E17" w:rsidRPr="008A467B" w:rsidSect="00C36EC8">
      <w:footnotePr>
        <w:numRestart w:val="eachSect"/>
      </w:footnotePr>
      <w:pgSz w:w="11907" w:h="16840" w:code="9"/>
      <w:pgMar w:top="1151" w:right="1151" w:bottom="1151" w:left="1151" w:header="431" w:footer="43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378" w:rsidRDefault="00ED5378">
      <w:r>
        <w:separator/>
      </w:r>
    </w:p>
  </w:endnote>
  <w:endnote w:type="continuationSeparator" w:id="0">
    <w:p w:rsidR="00ED5378" w:rsidRDefault="00ED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378" w:rsidRDefault="00ED5378">
      <w:r>
        <w:separator/>
      </w:r>
    </w:p>
  </w:footnote>
  <w:footnote w:type="continuationSeparator" w:id="0">
    <w:p w:rsidR="00ED5378" w:rsidRDefault="00ED5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07F57"/>
    <w:multiLevelType w:val="multilevel"/>
    <w:tmpl w:val="1A1E6BE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1" w15:restartNumberingAfterBreak="0">
    <w:nsid w:val="17247D4F"/>
    <w:multiLevelType w:val="multilevel"/>
    <w:tmpl w:val="48FC4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66E44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BF40E2"/>
    <w:multiLevelType w:val="multilevel"/>
    <w:tmpl w:val="C1FC6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181A13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37E3"/>
    <w:multiLevelType w:val="hybridMultilevel"/>
    <w:tmpl w:val="A740CCDE"/>
    <w:lvl w:ilvl="0" w:tplc="3B861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4774"/>
    <w:multiLevelType w:val="hybridMultilevel"/>
    <w:tmpl w:val="C5DC238C"/>
    <w:lvl w:ilvl="0" w:tplc="6F3CB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F1570"/>
    <w:multiLevelType w:val="hybridMultilevel"/>
    <w:tmpl w:val="36EA4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564EA"/>
    <w:multiLevelType w:val="multilevel"/>
    <w:tmpl w:val="5C02352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12" w15:restartNumberingAfterBreak="0">
    <w:nsid w:val="41B45B24"/>
    <w:multiLevelType w:val="hybridMultilevel"/>
    <w:tmpl w:val="76A4ECF6"/>
    <w:lvl w:ilvl="0" w:tplc="AF2CD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F5772"/>
    <w:multiLevelType w:val="hybridMultilevel"/>
    <w:tmpl w:val="25467AF4"/>
    <w:lvl w:ilvl="0" w:tplc="9E0820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570DF"/>
    <w:multiLevelType w:val="hybridMultilevel"/>
    <w:tmpl w:val="E8A0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E51EC"/>
    <w:multiLevelType w:val="hybridMultilevel"/>
    <w:tmpl w:val="4790C894"/>
    <w:lvl w:ilvl="0" w:tplc="2FC6225A">
      <w:start w:val="4"/>
      <w:numFmt w:val="bullet"/>
      <w:lvlText w:val=""/>
      <w:lvlJc w:val="left"/>
      <w:pPr>
        <w:ind w:left="108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792E04"/>
    <w:multiLevelType w:val="hybridMultilevel"/>
    <w:tmpl w:val="0A52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8" w15:restartNumberingAfterBreak="0">
    <w:nsid w:val="4C4F27A7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9181F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D337A"/>
    <w:multiLevelType w:val="hybridMultilevel"/>
    <w:tmpl w:val="EE2E1ECA"/>
    <w:lvl w:ilvl="0" w:tplc="87CC4564">
      <w:start w:val="1"/>
      <w:numFmt w:val="decimal"/>
      <w:lvlText w:val="[%1]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1" w15:restartNumberingAfterBreak="0">
    <w:nsid w:val="525E1EE6"/>
    <w:multiLevelType w:val="multilevel"/>
    <w:tmpl w:val="2E168498"/>
    <w:lvl w:ilvl="0">
      <w:start w:val="1"/>
      <w:numFmt w:val="decimal"/>
      <w:lvlText w:val="%1.0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22" w15:restartNumberingAfterBreak="0">
    <w:nsid w:val="54D364A8"/>
    <w:multiLevelType w:val="hybridMultilevel"/>
    <w:tmpl w:val="B6F2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B1829"/>
    <w:multiLevelType w:val="hybridMultilevel"/>
    <w:tmpl w:val="5406D050"/>
    <w:lvl w:ilvl="0" w:tplc="2F040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F8B2C1A"/>
    <w:multiLevelType w:val="multilevel"/>
    <w:tmpl w:val="29DC2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FD2451A"/>
    <w:multiLevelType w:val="hybridMultilevel"/>
    <w:tmpl w:val="5F8C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B2FBF"/>
    <w:multiLevelType w:val="hybridMultilevel"/>
    <w:tmpl w:val="DD4E99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F04F6"/>
    <w:multiLevelType w:val="hybridMultilevel"/>
    <w:tmpl w:val="E4C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3093"/>
    <w:multiLevelType w:val="hybridMultilevel"/>
    <w:tmpl w:val="7E26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6014E"/>
    <w:multiLevelType w:val="hybridMultilevel"/>
    <w:tmpl w:val="9684AF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20652F7"/>
    <w:multiLevelType w:val="hybridMultilevel"/>
    <w:tmpl w:val="60C2671C"/>
    <w:lvl w:ilvl="0" w:tplc="FF4C94F0">
      <w:start w:val="4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558C3"/>
    <w:multiLevelType w:val="hybridMultilevel"/>
    <w:tmpl w:val="FCAC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7"/>
  </w:num>
  <w:num w:numId="4">
    <w:abstractNumId w:val="4"/>
  </w:num>
  <w:num w:numId="5">
    <w:abstractNumId w:val="26"/>
  </w:num>
  <w:num w:numId="6">
    <w:abstractNumId w:val="7"/>
  </w:num>
  <w:num w:numId="7">
    <w:abstractNumId w:val="36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5"/>
  </w:num>
  <w:num w:numId="13">
    <w:abstractNumId w:val="10"/>
  </w:num>
  <w:num w:numId="14">
    <w:abstractNumId w:val="1"/>
  </w:num>
  <w:num w:numId="15">
    <w:abstractNumId w:val="27"/>
  </w:num>
  <w:num w:numId="16">
    <w:abstractNumId w:val="18"/>
  </w:num>
  <w:num w:numId="17">
    <w:abstractNumId w:val="14"/>
  </w:num>
  <w:num w:numId="18">
    <w:abstractNumId w:val="23"/>
  </w:num>
  <w:num w:numId="19">
    <w:abstractNumId w:val="34"/>
  </w:num>
  <w:num w:numId="20">
    <w:abstractNumId w:val="22"/>
  </w:num>
  <w:num w:numId="21">
    <w:abstractNumId w:val="19"/>
  </w:num>
  <w:num w:numId="22">
    <w:abstractNumId w:val="14"/>
  </w:num>
  <w:num w:numId="23">
    <w:abstractNumId w:val="34"/>
  </w:num>
  <w:num w:numId="24">
    <w:abstractNumId w:val="31"/>
  </w:num>
  <w:num w:numId="25">
    <w:abstractNumId w:val="30"/>
  </w:num>
  <w:num w:numId="26">
    <w:abstractNumId w:val="28"/>
  </w:num>
  <w:num w:numId="27">
    <w:abstractNumId w:val="12"/>
  </w:num>
  <w:num w:numId="28">
    <w:abstractNumId w:val="21"/>
  </w:num>
  <w:num w:numId="29">
    <w:abstractNumId w:val="0"/>
  </w:num>
  <w:num w:numId="30">
    <w:abstractNumId w:val="32"/>
  </w:num>
  <w:num w:numId="31">
    <w:abstractNumId w:val="8"/>
  </w:num>
  <w:num w:numId="32">
    <w:abstractNumId w:val="24"/>
  </w:num>
  <w:num w:numId="33">
    <w:abstractNumId w:val="15"/>
  </w:num>
  <w:num w:numId="34">
    <w:abstractNumId w:val="33"/>
  </w:num>
  <w:num w:numId="35">
    <w:abstractNumId w:val="25"/>
  </w:num>
  <w:num w:numId="36">
    <w:abstractNumId w:val="16"/>
  </w:num>
  <w:num w:numId="37">
    <w:abstractNumId w:val="29"/>
  </w:num>
  <w:num w:numId="38">
    <w:abstractNumId w:val="11"/>
  </w:num>
  <w:num w:numId="3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21B0"/>
    <w:rsid w:val="000064D6"/>
    <w:rsid w:val="000103AC"/>
    <w:rsid w:val="00012132"/>
    <w:rsid w:val="000166DE"/>
    <w:rsid w:val="000168E1"/>
    <w:rsid w:val="000172A0"/>
    <w:rsid w:val="00020A9B"/>
    <w:rsid w:val="00022A67"/>
    <w:rsid w:val="00023924"/>
    <w:rsid w:val="000330BE"/>
    <w:rsid w:val="00034D15"/>
    <w:rsid w:val="00040805"/>
    <w:rsid w:val="00040A77"/>
    <w:rsid w:val="0004121D"/>
    <w:rsid w:val="00042BCD"/>
    <w:rsid w:val="00042BD1"/>
    <w:rsid w:val="00043BA7"/>
    <w:rsid w:val="000457F0"/>
    <w:rsid w:val="000471B9"/>
    <w:rsid w:val="00050395"/>
    <w:rsid w:val="000516ED"/>
    <w:rsid w:val="00053BBC"/>
    <w:rsid w:val="00054289"/>
    <w:rsid w:val="000555CF"/>
    <w:rsid w:val="00056D0D"/>
    <w:rsid w:val="000600E7"/>
    <w:rsid w:val="00063F43"/>
    <w:rsid w:val="00065781"/>
    <w:rsid w:val="000661E4"/>
    <w:rsid w:val="00071C53"/>
    <w:rsid w:val="00072A6D"/>
    <w:rsid w:val="00074CAA"/>
    <w:rsid w:val="00076202"/>
    <w:rsid w:val="0007700F"/>
    <w:rsid w:val="00077728"/>
    <w:rsid w:val="00082F0B"/>
    <w:rsid w:val="00085D2E"/>
    <w:rsid w:val="00086DCD"/>
    <w:rsid w:val="00091166"/>
    <w:rsid w:val="00093FF8"/>
    <w:rsid w:val="00094C7B"/>
    <w:rsid w:val="00097F62"/>
    <w:rsid w:val="000A210B"/>
    <w:rsid w:val="000A23B1"/>
    <w:rsid w:val="000A39E4"/>
    <w:rsid w:val="000A6BCA"/>
    <w:rsid w:val="000B0A53"/>
    <w:rsid w:val="000B2BC2"/>
    <w:rsid w:val="000B40F8"/>
    <w:rsid w:val="000B47FA"/>
    <w:rsid w:val="000C1E8E"/>
    <w:rsid w:val="000C24E8"/>
    <w:rsid w:val="000C28B3"/>
    <w:rsid w:val="000D3A44"/>
    <w:rsid w:val="000D60B1"/>
    <w:rsid w:val="000E0A4D"/>
    <w:rsid w:val="000E351F"/>
    <w:rsid w:val="000E6DA0"/>
    <w:rsid w:val="000F1CEB"/>
    <w:rsid w:val="000F3925"/>
    <w:rsid w:val="001026FB"/>
    <w:rsid w:val="001045EC"/>
    <w:rsid w:val="00106101"/>
    <w:rsid w:val="00112219"/>
    <w:rsid w:val="00112FFE"/>
    <w:rsid w:val="00113288"/>
    <w:rsid w:val="00116339"/>
    <w:rsid w:val="00121A92"/>
    <w:rsid w:val="00122D49"/>
    <w:rsid w:val="00124CAB"/>
    <w:rsid w:val="00124FC4"/>
    <w:rsid w:val="00125E65"/>
    <w:rsid w:val="00125E6C"/>
    <w:rsid w:val="00126007"/>
    <w:rsid w:val="00126C5B"/>
    <w:rsid w:val="00130247"/>
    <w:rsid w:val="0013228A"/>
    <w:rsid w:val="001337C1"/>
    <w:rsid w:val="001339FC"/>
    <w:rsid w:val="001344C8"/>
    <w:rsid w:val="00134FBF"/>
    <w:rsid w:val="00141A9A"/>
    <w:rsid w:val="00143043"/>
    <w:rsid w:val="00147E3B"/>
    <w:rsid w:val="001530CA"/>
    <w:rsid w:val="00153D32"/>
    <w:rsid w:val="00153F0F"/>
    <w:rsid w:val="001637B1"/>
    <w:rsid w:val="00163E46"/>
    <w:rsid w:val="00166D58"/>
    <w:rsid w:val="001672F2"/>
    <w:rsid w:val="001711DA"/>
    <w:rsid w:val="001719A2"/>
    <w:rsid w:val="00171A0B"/>
    <w:rsid w:val="001740D3"/>
    <w:rsid w:val="00175702"/>
    <w:rsid w:val="001771A5"/>
    <w:rsid w:val="00180B4F"/>
    <w:rsid w:val="001813C1"/>
    <w:rsid w:val="00182382"/>
    <w:rsid w:val="00185533"/>
    <w:rsid w:val="00185A52"/>
    <w:rsid w:val="00185F8C"/>
    <w:rsid w:val="00187799"/>
    <w:rsid w:val="00190471"/>
    <w:rsid w:val="00190BBB"/>
    <w:rsid w:val="00193539"/>
    <w:rsid w:val="00196379"/>
    <w:rsid w:val="001A0235"/>
    <w:rsid w:val="001A58CF"/>
    <w:rsid w:val="001A786B"/>
    <w:rsid w:val="001B0649"/>
    <w:rsid w:val="001B171E"/>
    <w:rsid w:val="001B391D"/>
    <w:rsid w:val="001B5669"/>
    <w:rsid w:val="001B65D9"/>
    <w:rsid w:val="001B68D9"/>
    <w:rsid w:val="001C06C8"/>
    <w:rsid w:val="001C2CF1"/>
    <w:rsid w:val="001C52C6"/>
    <w:rsid w:val="001D1AC0"/>
    <w:rsid w:val="001D25BE"/>
    <w:rsid w:val="001D3A62"/>
    <w:rsid w:val="001D7034"/>
    <w:rsid w:val="001D70ED"/>
    <w:rsid w:val="001E0D4F"/>
    <w:rsid w:val="001E0FB3"/>
    <w:rsid w:val="001E177E"/>
    <w:rsid w:val="001E26C6"/>
    <w:rsid w:val="001E377C"/>
    <w:rsid w:val="001E5330"/>
    <w:rsid w:val="001E677F"/>
    <w:rsid w:val="001F2970"/>
    <w:rsid w:val="001F4057"/>
    <w:rsid w:val="001F431D"/>
    <w:rsid w:val="001F527F"/>
    <w:rsid w:val="001F6F9C"/>
    <w:rsid w:val="001F7546"/>
    <w:rsid w:val="002009FC"/>
    <w:rsid w:val="00201680"/>
    <w:rsid w:val="00201722"/>
    <w:rsid w:val="00203755"/>
    <w:rsid w:val="00204080"/>
    <w:rsid w:val="0021093B"/>
    <w:rsid w:val="00213E5E"/>
    <w:rsid w:val="0022262E"/>
    <w:rsid w:val="002227A1"/>
    <w:rsid w:val="00222A8D"/>
    <w:rsid w:val="00223756"/>
    <w:rsid w:val="0022758F"/>
    <w:rsid w:val="00231498"/>
    <w:rsid w:val="00231B21"/>
    <w:rsid w:val="00232729"/>
    <w:rsid w:val="00233D0F"/>
    <w:rsid w:val="00233F02"/>
    <w:rsid w:val="00234D54"/>
    <w:rsid w:val="00243D0F"/>
    <w:rsid w:val="00246849"/>
    <w:rsid w:val="00250CA5"/>
    <w:rsid w:val="00252F36"/>
    <w:rsid w:val="00252FD4"/>
    <w:rsid w:val="002558C3"/>
    <w:rsid w:val="0025699F"/>
    <w:rsid w:val="00256FF8"/>
    <w:rsid w:val="00257DAC"/>
    <w:rsid w:val="002616EE"/>
    <w:rsid w:val="00263E9B"/>
    <w:rsid w:val="00264183"/>
    <w:rsid w:val="00266446"/>
    <w:rsid w:val="00266567"/>
    <w:rsid w:val="00270409"/>
    <w:rsid w:val="002710EE"/>
    <w:rsid w:val="00272572"/>
    <w:rsid w:val="002729D9"/>
    <w:rsid w:val="00282F2D"/>
    <w:rsid w:val="00283D06"/>
    <w:rsid w:val="00291B8E"/>
    <w:rsid w:val="00293361"/>
    <w:rsid w:val="002936A7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23B7"/>
    <w:rsid w:val="002B3E59"/>
    <w:rsid w:val="002B5583"/>
    <w:rsid w:val="002B6B36"/>
    <w:rsid w:val="002B6B85"/>
    <w:rsid w:val="002C5776"/>
    <w:rsid w:val="002C5988"/>
    <w:rsid w:val="002C6499"/>
    <w:rsid w:val="002C68FC"/>
    <w:rsid w:val="002C7A99"/>
    <w:rsid w:val="002D0174"/>
    <w:rsid w:val="002D3C5B"/>
    <w:rsid w:val="002D3EA5"/>
    <w:rsid w:val="002D72F2"/>
    <w:rsid w:val="002E221C"/>
    <w:rsid w:val="002E41C5"/>
    <w:rsid w:val="002E7B05"/>
    <w:rsid w:val="002E7C9E"/>
    <w:rsid w:val="002F0745"/>
    <w:rsid w:val="002F07EA"/>
    <w:rsid w:val="002F42B3"/>
    <w:rsid w:val="002F7409"/>
    <w:rsid w:val="002F78E0"/>
    <w:rsid w:val="003028E1"/>
    <w:rsid w:val="00305004"/>
    <w:rsid w:val="00306B0D"/>
    <w:rsid w:val="00306FE4"/>
    <w:rsid w:val="00311EDC"/>
    <w:rsid w:val="00313D76"/>
    <w:rsid w:val="003142FB"/>
    <w:rsid w:val="003147DB"/>
    <w:rsid w:val="00317417"/>
    <w:rsid w:val="00320371"/>
    <w:rsid w:val="00320575"/>
    <w:rsid w:val="00321F5B"/>
    <w:rsid w:val="003238A2"/>
    <w:rsid w:val="00324FCE"/>
    <w:rsid w:val="00327B6B"/>
    <w:rsid w:val="00331C24"/>
    <w:rsid w:val="00332CA3"/>
    <w:rsid w:val="003374F6"/>
    <w:rsid w:val="003404DB"/>
    <w:rsid w:val="00341591"/>
    <w:rsid w:val="00345C29"/>
    <w:rsid w:val="00350339"/>
    <w:rsid w:val="003552A2"/>
    <w:rsid w:val="00356744"/>
    <w:rsid w:val="0036066F"/>
    <w:rsid w:val="003606E7"/>
    <w:rsid w:val="0036162C"/>
    <w:rsid w:val="00361AF8"/>
    <w:rsid w:val="003665E6"/>
    <w:rsid w:val="00367047"/>
    <w:rsid w:val="003714E4"/>
    <w:rsid w:val="00374AF2"/>
    <w:rsid w:val="00375080"/>
    <w:rsid w:val="00375740"/>
    <w:rsid w:val="0037766D"/>
    <w:rsid w:val="00380C1D"/>
    <w:rsid w:val="0038175D"/>
    <w:rsid w:val="00383C3E"/>
    <w:rsid w:val="00386750"/>
    <w:rsid w:val="00390DE9"/>
    <w:rsid w:val="003963D4"/>
    <w:rsid w:val="00397811"/>
    <w:rsid w:val="003A47EB"/>
    <w:rsid w:val="003A4F6F"/>
    <w:rsid w:val="003A522F"/>
    <w:rsid w:val="003B3E3A"/>
    <w:rsid w:val="003B4722"/>
    <w:rsid w:val="003B4DD8"/>
    <w:rsid w:val="003C04A3"/>
    <w:rsid w:val="003C18B8"/>
    <w:rsid w:val="003C2025"/>
    <w:rsid w:val="003C6111"/>
    <w:rsid w:val="003C682F"/>
    <w:rsid w:val="003C6C5D"/>
    <w:rsid w:val="003C70CA"/>
    <w:rsid w:val="003C780A"/>
    <w:rsid w:val="003D08C5"/>
    <w:rsid w:val="003D28D1"/>
    <w:rsid w:val="003D5BB8"/>
    <w:rsid w:val="003D64F2"/>
    <w:rsid w:val="003E23C8"/>
    <w:rsid w:val="003E2AAB"/>
    <w:rsid w:val="003E7B94"/>
    <w:rsid w:val="003F38FD"/>
    <w:rsid w:val="003F3CBE"/>
    <w:rsid w:val="003F52AD"/>
    <w:rsid w:val="003F69B1"/>
    <w:rsid w:val="00400880"/>
    <w:rsid w:val="00401A98"/>
    <w:rsid w:val="004021A9"/>
    <w:rsid w:val="004038D1"/>
    <w:rsid w:val="00404107"/>
    <w:rsid w:val="004066C3"/>
    <w:rsid w:val="004149D0"/>
    <w:rsid w:val="00415F57"/>
    <w:rsid w:val="00421B35"/>
    <w:rsid w:val="00421D3B"/>
    <w:rsid w:val="00425BDC"/>
    <w:rsid w:val="00427F0C"/>
    <w:rsid w:val="00430016"/>
    <w:rsid w:val="00432A8D"/>
    <w:rsid w:val="004331CF"/>
    <w:rsid w:val="004345B4"/>
    <w:rsid w:val="0043770F"/>
    <w:rsid w:val="004401AB"/>
    <w:rsid w:val="004421E3"/>
    <w:rsid w:val="00443632"/>
    <w:rsid w:val="0044517D"/>
    <w:rsid w:val="004452FF"/>
    <w:rsid w:val="00447F53"/>
    <w:rsid w:val="0045477C"/>
    <w:rsid w:val="00454E50"/>
    <w:rsid w:val="00456FE5"/>
    <w:rsid w:val="0046211C"/>
    <w:rsid w:val="00466D70"/>
    <w:rsid w:val="00467D33"/>
    <w:rsid w:val="00474F2A"/>
    <w:rsid w:val="0047771D"/>
    <w:rsid w:val="004807EB"/>
    <w:rsid w:val="00482892"/>
    <w:rsid w:val="00483D33"/>
    <w:rsid w:val="004841EB"/>
    <w:rsid w:val="00484A74"/>
    <w:rsid w:val="00485179"/>
    <w:rsid w:val="00485ED6"/>
    <w:rsid w:val="00491C2F"/>
    <w:rsid w:val="00492F57"/>
    <w:rsid w:val="00493B5A"/>
    <w:rsid w:val="004941AC"/>
    <w:rsid w:val="00495BB0"/>
    <w:rsid w:val="00496226"/>
    <w:rsid w:val="004968A2"/>
    <w:rsid w:val="004A2673"/>
    <w:rsid w:val="004A3E83"/>
    <w:rsid w:val="004A7380"/>
    <w:rsid w:val="004B0918"/>
    <w:rsid w:val="004B36F6"/>
    <w:rsid w:val="004B4787"/>
    <w:rsid w:val="004B571D"/>
    <w:rsid w:val="004B789C"/>
    <w:rsid w:val="004C18EF"/>
    <w:rsid w:val="004C5AE5"/>
    <w:rsid w:val="004C6E2F"/>
    <w:rsid w:val="004D54F9"/>
    <w:rsid w:val="004D6138"/>
    <w:rsid w:val="004D650E"/>
    <w:rsid w:val="004E30B4"/>
    <w:rsid w:val="004E6160"/>
    <w:rsid w:val="004F0E36"/>
    <w:rsid w:val="004F3E52"/>
    <w:rsid w:val="004F4503"/>
    <w:rsid w:val="005009D6"/>
    <w:rsid w:val="005024E8"/>
    <w:rsid w:val="00502F4E"/>
    <w:rsid w:val="00505439"/>
    <w:rsid w:val="00510CC6"/>
    <w:rsid w:val="005137B7"/>
    <w:rsid w:val="005146D6"/>
    <w:rsid w:val="00514975"/>
    <w:rsid w:val="00515A12"/>
    <w:rsid w:val="0052125F"/>
    <w:rsid w:val="00527E84"/>
    <w:rsid w:val="00530370"/>
    <w:rsid w:val="00531634"/>
    <w:rsid w:val="005317D1"/>
    <w:rsid w:val="00537E1C"/>
    <w:rsid w:val="0054194C"/>
    <w:rsid w:val="0054372A"/>
    <w:rsid w:val="00553808"/>
    <w:rsid w:val="005541FA"/>
    <w:rsid w:val="005618CD"/>
    <w:rsid w:val="0056210C"/>
    <w:rsid w:val="005646CA"/>
    <w:rsid w:val="005700B8"/>
    <w:rsid w:val="005708F3"/>
    <w:rsid w:val="005732D3"/>
    <w:rsid w:val="00575C90"/>
    <w:rsid w:val="00575FDF"/>
    <w:rsid w:val="0057608D"/>
    <w:rsid w:val="00580E9B"/>
    <w:rsid w:val="00581910"/>
    <w:rsid w:val="0058277B"/>
    <w:rsid w:val="005837DE"/>
    <w:rsid w:val="00585078"/>
    <w:rsid w:val="00585BD4"/>
    <w:rsid w:val="00590771"/>
    <w:rsid w:val="00592216"/>
    <w:rsid w:val="00593C0C"/>
    <w:rsid w:val="005950DD"/>
    <w:rsid w:val="005A066C"/>
    <w:rsid w:val="005A18E4"/>
    <w:rsid w:val="005A1B2B"/>
    <w:rsid w:val="005A4B57"/>
    <w:rsid w:val="005A4C52"/>
    <w:rsid w:val="005B1E28"/>
    <w:rsid w:val="005B3C87"/>
    <w:rsid w:val="005B3D25"/>
    <w:rsid w:val="005B461A"/>
    <w:rsid w:val="005C14E3"/>
    <w:rsid w:val="005C42D6"/>
    <w:rsid w:val="005D0EF4"/>
    <w:rsid w:val="005D1A91"/>
    <w:rsid w:val="005D50D8"/>
    <w:rsid w:val="005D51BB"/>
    <w:rsid w:val="005D5DA0"/>
    <w:rsid w:val="005D614A"/>
    <w:rsid w:val="005D784D"/>
    <w:rsid w:val="005D7F78"/>
    <w:rsid w:val="005E19F3"/>
    <w:rsid w:val="005E2FBB"/>
    <w:rsid w:val="005E5FB3"/>
    <w:rsid w:val="005E6D32"/>
    <w:rsid w:val="005E7CF2"/>
    <w:rsid w:val="005F601C"/>
    <w:rsid w:val="005F6D86"/>
    <w:rsid w:val="005F7401"/>
    <w:rsid w:val="00602B70"/>
    <w:rsid w:val="006056AC"/>
    <w:rsid w:val="00605B12"/>
    <w:rsid w:val="00607807"/>
    <w:rsid w:val="006142A2"/>
    <w:rsid w:val="0061546A"/>
    <w:rsid w:val="0061619E"/>
    <w:rsid w:val="00617BDB"/>
    <w:rsid w:val="00617FD9"/>
    <w:rsid w:val="00617FF4"/>
    <w:rsid w:val="00620A40"/>
    <w:rsid w:val="006226CA"/>
    <w:rsid w:val="00624C4C"/>
    <w:rsid w:val="00627806"/>
    <w:rsid w:val="00633185"/>
    <w:rsid w:val="00633E0D"/>
    <w:rsid w:val="00634A8C"/>
    <w:rsid w:val="00636DC3"/>
    <w:rsid w:val="00640DA5"/>
    <w:rsid w:val="00641151"/>
    <w:rsid w:val="0064214B"/>
    <w:rsid w:val="00642FCA"/>
    <w:rsid w:val="00644C52"/>
    <w:rsid w:val="0064527B"/>
    <w:rsid w:val="006517B5"/>
    <w:rsid w:val="00652620"/>
    <w:rsid w:val="00652656"/>
    <w:rsid w:val="00653965"/>
    <w:rsid w:val="00655CEB"/>
    <w:rsid w:val="00660F8E"/>
    <w:rsid w:val="00661971"/>
    <w:rsid w:val="00663512"/>
    <w:rsid w:val="00663EE5"/>
    <w:rsid w:val="00667B38"/>
    <w:rsid w:val="0067053B"/>
    <w:rsid w:val="00671937"/>
    <w:rsid w:val="006730CA"/>
    <w:rsid w:val="00675E3C"/>
    <w:rsid w:val="00683570"/>
    <w:rsid w:val="00684316"/>
    <w:rsid w:val="006913FA"/>
    <w:rsid w:val="00693412"/>
    <w:rsid w:val="00693F9D"/>
    <w:rsid w:val="00694EF6"/>
    <w:rsid w:val="00695E4E"/>
    <w:rsid w:val="00696F5D"/>
    <w:rsid w:val="006B7034"/>
    <w:rsid w:val="006C14C2"/>
    <w:rsid w:val="006C573A"/>
    <w:rsid w:val="006D223A"/>
    <w:rsid w:val="006D57E5"/>
    <w:rsid w:val="006D5E17"/>
    <w:rsid w:val="006D7EB9"/>
    <w:rsid w:val="006E0415"/>
    <w:rsid w:val="006E1297"/>
    <w:rsid w:val="006E1639"/>
    <w:rsid w:val="006E39A0"/>
    <w:rsid w:val="006E43F2"/>
    <w:rsid w:val="006E5EF3"/>
    <w:rsid w:val="006E700D"/>
    <w:rsid w:val="006E7ECF"/>
    <w:rsid w:val="006F1AC1"/>
    <w:rsid w:val="006F381A"/>
    <w:rsid w:val="006F48D8"/>
    <w:rsid w:val="006F6BF6"/>
    <w:rsid w:val="00701109"/>
    <w:rsid w:val="00701E15"/>
    <w:rsid w:val="007022EC"/>
    <w:rsid w:val="00702403"/>
    <w:rsid w:val="007032E8"/>
    <w:rsid w:val="007105B2"/>
    <w:rsid w:val="00711B77"/>
    <w:rsid w:val="0071210B"/>
    <w:rsid w:val="007123A5"/>
    <w:rsid w:val="00712AF7"/>
    <w:rsid w:val="007141E1"/>
    <w:rsid w:val="007179A5"/>
    <w:rsid w:val="00717EA1"/>
    <w:rsid w:val="00720822"/>
    <w:rsid w:val="00722F32"/>
    <w:rsid w:val="0072383D"/>
    <w:rsid w:val="00730A4F"/>
    <w:rsid w:val="00732A32"/>
    <w:rsid w:val="00733E88"/>
    <w:rsid w:val="007402EB"/>
    <w:rsid w:val="00740E4D"/>
    <w:rsid w:val="00740ED1"/>
    <w:rsid w:val="0074197A"/>
    <w:rsid w:val="00742299"/>
    <w:rsid w:val="007471D7"/>
    <w:rsid w:val="00747ABB"/>
    <w:rsid w:val="007526DA"/>
    <w:rsid w:val="00754104"/>
    <w:rsid w:val="00754242"/>
    <w:rsid w:val="0075501A"/>
    <w:rsid w:val="00756024"/>
    <w:rsid w:val="007560AC"/>
    <w:rsid w:val="00764A87"/>
    <w:rsid w:val="00766296"/>
    <w:rsid w:val="00767DD3"/>
    <w:rsid w:val="0077022B"/>
    <w:rsid w:val="00770CF7"/>
    <w:rsid w:val="007725AE"/>
    <w:rsid w:val="00773DFF"/>
    <w:rsid w:val="007746B5"/>
    <w:rsid w:val="00774EA2"/>
    <w:rsid w:val="007774E6"/>
    <w:rsid w:val="00780E68"/>
    <w:rsid w:val="00781BF7"/>
    <w:rsid w:val="00781EA7"/>
    <w:rsid w:val="007829C8"/>
    <w:rsid w:val="00785FFF"/>
    <w:rsid w:val="007A0D8F"/>
    <w:rsid w:val="007A22C6"/>
    <w:rsid w:val="007A446A"/>
    <w:rsid w:val="007A447D"/>
    <w:rsid w:val="007A4C0C"/>
    <w:rsid w:val="007B14C6"/>
    <w:rsid w:val="007B3CB0"/>
    <w:rsid w:val="007B4480"/>
    <w:rsid w:val="007B7F83"/>
    <w:rsid w:val="007C2EC7"/>
    <w:rsid w:val="007C5A63"/>
    <w:rsid w:val="007D1022"/>
    <w:rsid w:val="007D1EA8"/>
    <w:rsid w:val="007D3D8F"/>
    <w:rsid w:val="007E1592"/>
    <w:rsid w:val="007E7BDE"/>
    <w:rsid w:val="007F13A9"/>
    <w:rsid w:val="007F39E6"/>
    <w:rsid w:val="007F4D69"/>
    <w:rsid w:val="007F65B1"/>
    <w:rsid w:val="007F6644"/>
    <w:rsid w:val="007F6D5D"/>
    <w:rsid w:val="008005BA"/>
    <w:rsid w:val="00801249"/>
    <w:rsid w:val="00801AE9"/>
    <w:rsid w:val="00802C28"/>
    <w:rsid w:val="00803DAC"/>
    <w:rsid w:val="00804861"/>
    <w:rsid w:val="008070CF"/>
    <w:rsid w:val="0081112A"/>
    <w:rsid w:val="00811148"/>
    <w:rsid w:val="00813F63"/>
    <w:rsid w:val="0081451C"/>
    <w:rsid w:val="00815C17"/>
    <w:rsid w:val="00816BED"/>
    <w:rsid w:val="00817203"/>
    <w:rsid w:val="008208E6"/>
    <w:rsid w:val="00820E35"/>
    <w:rsid w:val="00822354"/>
    <w:rsid w:val="008231CE"/>
    <w:rsid w:val="008316A1"/>
    <w:rsid w:val="00833683"/>
    <w:rsid w:val="00833738"/>
    <w:rsid w:val="00834281"/>
    <w:rsid w:val="008345ED"/>
    <w:rsid w:val="00837977"/>
    <w:rsid w:val="00837E5B"/>
    <w:rsid w:val="00840BDD"/>
    <w:rsid w:val="008433C7"/>
    <w:rsid w:val="0084430D"/>
    <w:rsid w:val="008449B0"/>
    <w:rsid w:val="00845985"/>
    <w:rsid w:val="00845E18"/>
    <w:rsid w:val="008516FC"/>
    <w:rsid w:val="008531EB"/>
    <w:rsid w:val="00855631"/>
    <w:rsid w:val="0085709E"/>
    <w:rsid w:val="008661ED"/>
    <w:rsid w:val="00867214"/>
    <w:rsid w:val="0087125B"/>
    <w:rsid w:val="0087161B"/>
    <w:rsid w:val="008725F3"/>
    <w:rsid w:val="008732E1"/>
    <w:rsid w:val="008735D1"/>
    <w:rsid w:val="00874F09"/>
    <w:rsid w:val="00880C10"/>
    <w:rsid w:val="00880CBE"/>
    <w:rsid w:val="008813FB"/>
    <w:rsid w:val="0088154C"/>
    <w:rsid w:val="00884B25"/>
    <w:rsid w:val="00887B86"/>
    <w:rsid w:val="0089136B"/>
    <w:rsid w:val="0089176B"/>
    <w:rsid w:val="00895731"/>
    <w:rsid w:val="00897269"/>
    <w:rsid w:val="00897304"/>
    <w:rsid w:val="008A39FF"/>
    <w:rsid w:val="008A467B"/>
    <w:rsid w:val="008A4725"/>
    <w:rsid w:val="008A47BE"/>
    <w:rsid w:val="008A5120"/>
    <w:rsid w:val="008A515F"/>
    <w:rsid w:val="008A73B4"/>
    <w:rsid w:val="008B14A9"/>
    <w:rsid w:val="008B542B"/>
    <w:rsid w:val="008B6E67"/>
    <w:rsid w:val="008C0E04"/>
    <w:rsid w:val="008C2533"/>
    <w:rsid w:val="008C29AE"/>
    <w:rsid w:val="008C31AB"/>
    <w:rsid w:val="008C3515"/>
    <w:rsid w:val="008C3EDC"/>
    <w:rsid w:val="008D03C6"/>
    <w:rsid w:val="008D17F4"/>
    <w:rsid w:val="008D1C80"/>
    <w:rsid w:val="008D2D07"/>
    <w:rsid w:val="008D2EB1"/>
    <w:rsid w:val="008E4F06"/>
    <w:rsid w:val="008E70A5"/>
    <w:rsid w:val="008E7795"/>
    <w:rsid w:val="008F3ABE"/>
    <w:rsid w:val="008F5410"/>
    <w:rsid w:val="00905DFD"/>
    <w:rsid w:val="0090682D"/>
    <w:rsid w:val="00913998"/>
    <w:rsid w:val="0091424C"/>
    <w:rsid w:val="0091671A"/>
    <w:rsid w:val="0092031C"/>
    <w:rsid w:val="00920C27"/>
    <w:rsid w:val="0092455F"/>
    <w:rsid w:val="009253CD"/>
    <w:rsid w:val="009265BC"/>
    <w:rsid w:val="00926847"/>
    <w:rsid w:val="0093397C"/>
    <w:rsid w:val="00933AD0"/>
    <w:rsid w:val="00935284"/>
    <w:rsid w:val="00935539"/>
    <w:rsid w:val="00936307"/>
    <w:rsid w:val="00937375"/>
    <w:rsid w:val="0094264D"/>
    <w:rsid w:val="00944BBE"/>
    <w:rsid w:val="00955A14"/>
    <w:rsid w:val="00956A1D"/>
    <w:rsid w:val="00956E38"/>
    <w:rsid w:val="00957866"/>
    <w:rsid w:val="00957D44"/>
    <w:rsid w:val="009606E1"/>
    <w:rsid w:val="009622A2"/>
    <w:rsid w:val="009622E7"/>
    <w:rsid w:val="00962D5A"/>
    <w:rsid w:val="00963851"/>
    <w:rsid w:val="00964656"/>
    <w:rsid w:val="0097158B"/>
    <w:rsid w:val="0097180D"/>
    <w:rsid w:val="00971CA9"/>
    <w:rsid w:val="009724C2"/>
    <w:rsid w:val="0097271A"/>
    <w:rsid w:val="00973D7A"/>
    <w:rsid w:val="0097690E"/>
    <w:rsid w:val="00977103"/>
    <w:rsid w:val="00982AEB"/>
    <w:rsid w:val="00983623"/>
    <w:rsid w:val="0098380D"/>
    <w:rsid w:val="00983B22"/>
    <w:rsid w:val="00992B8E"/>
    <w:rsid w:val="0099373E"/>
    <w:rsid w:val="0099399A"/>
    <w:rsid w:val="009A1227"/>
    <w:rsid w:val="009A13AA"/>
    <w:rsid w:val="009A1A53"/>
    <w:rsid w:val="009A1F39"/>
    <w:rsid w:val="009A24A0"/>
    <w:rsid w:val="009A3407"/>
    <w:rsid w:val="009A583B"/>
    <w:rsid w:val="009B1795"/>
    <w:rsid w:val="009B76EE"/>
    <w:rsid w:val="009C097B"/>
    <w:rsid w:val="009C27B3"/>
    <w:rsid w:val="009C5A7D"/>
    <w:rsid w:val="009C78AD"/>
    <w:rsid w:val="009D1031"/>
    <w:rsid w:val="009D2D54"/>
    <w:rsid w:val="009D3856"/>
    <w:rsid w:val="009E0530"/>
    <w:rsid w:val="009E1F09"/>
    <w:rsid w:val="009E7550"/>
    <w:rsid w:val="009F7D04"/>
    <w:rsid w:val="009F7D9B"/>
    <w:rsid w:val="00A02410"/>
    <w:rsid w:val="00A048AA"/>
    <w:rsid w:val="00A06DCD"/>
    <w:rsid w:val="00A0731A"/>
    <w:rsid w:val="00A07451"/>
    <w:rsid w:val="00A11E7D"/>
    <w:rsid w:val="00A132A1"/>
    <w:rsid w:val="00A242B3"/>
    <w:rsid w:val="00A265CA"/>
    <w:rsid w:val="00A266C3"/>
    <w:rsid w:val="00A3008B"/>
    <w:rsid w:val="00A3015E"/>
    <w:rsid w:val="00A323F0"/>
    <w:rsid w:val="00A35275"/>
    <w:rsid w:val="00A420AB"/>
    <w:rsid w:val="00A42FBA"/>
    <w:rsid w:val="00A46644"/>
    <w:rsid w:val="00A51EF3"/>
    <w:rsid w:val="00A52011"/>
    <w:rsid w:val="00A5294C"/>
    <w:rsid w:val="00A55505"/>
    <w:rsid w:val="00A62AF0"/>
    <w:rsid w:val="00A63E84"/>
    <w:rsid w:val="00A70073"/>
    <w:rsid w:val="00A7214B"/>
    <w:rsid w:val="00A74081"/>
    <w:rsid w:val="00A7538A"/>
    <w:rsid w:val="00A759D5"/>
    <w:rsid w:val="00A77567"/>
    <w:rsid w:val="00A82D25"/>
    <w:rsid w:val="00A83552"/>
    <w:rsid w:val="00A86EB1"/>
    <w:rsid w:val="00A936D8"/>
    <w:rsid w:val="00A96236"/>
    <w:rsid w:val="00AA1947"/>
    <w:rsid w:val="00AB21D4"/>
    <w:rsid w:val="00AB4F2E"/>
    <w:rsid w:val="00AB593E"/>
    <w:rsid w:val="00AC0509"/>
    <w:rsid w:val="00AD36EF"/>
    <w:rsid w:val="00AD4DB4"/>
    <w:rsid w:val="00AE214F"/>
    <w:rsid w:val="00AE41BC"/>
    <w:rsid w:val="00AE5574"/>
    <w:rsid w:val="00AE569B"/>
    <w:rsid w:val="00AE7435"/>
    <w:rsid w:val="00AE7A36"/>
    <w:rsid w:val="00AF594D"/>
    <w:rsid w:val="00B004C4"/>
    <w:rsid w:val="00B02DFB"/>
    <w:rsid w:val="00B05326"/>
    <w:rsid w:val="00B063EB"/>
    <w:rsid w:val="00B074C9"/>
    <w:rsid w:val="00B077F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33FCC"/>
    <w:rsid w:val="00B36856"/>
    <w:rsid w:val="00B36EC6"/>
    <w:rsid w:val="00B4117E"/>
    <w:rsid w:val="00B4245E"/>
    <w:rsid w:val="00B425A0"/>
    <w:rsid w:val="00B4268F"/>
    <w:rsid w:val="00B45035"/>
    <w:rsid w:val="00B4575D"/>
    <w:rsid w:val="00B50573"/>
    <w:rsid w:val="00B51B9E"/>
    <w:rsid w:val="00B57D63"/>
    <w:rsid w:val="00B61894"/>
    <w:rsid w:val="00B63680"/>
    <w:rsid w:val="00B6414A"/>
    <w:rsid w:val="00B652E9"/>
    <w:rsid w:val="00B74AF9"/>
    <w:rsid w:val="00B75191"/>
    <w:rsid w:val="00B77382"/>
    <w:rsid w:val="00B8139C"/>
    <w:rsid w:val="00B832DF"/>
    <w:rsid w:val="00B83A8E"/>
    <w:rsid w:val="00B85CCE"/>
    <w:rsid w:val="00B85E74"/>
    <w:rsid w:val="00B878B8"/>
    <w:rsid w:val="00B87DD2"/>
    <w:rsid w:val="00B9017E"/>
    <w:rsid w:val="00B90A81"/>
    <w:rsid w:val="00B913AA"/>
    <w:rsid w:val="00B950A7"/>
    <w:rsid w:val="00B9577F"/>
    <w:rsid w:val="00B96CCF"/>
    <w:rsid w:val="00B96F8D"/>
    <w:rsid w:val="00BA077B"/>
    <w:rsid w:val="00BA15C1"/>
    <w:rsid w:val="00BA3DAC"/>
    <w:rsid w:val="00BA5527"/>
    <w:rsid w:val="00BA71F6"/>
    <w:rsid w:val="00BB002C"/>
    <w:rsid w:val="00BB02BC"/>
    <w:rsid w:val="00BB3BE1"/>
    <w:rsid w:val="00BC3247"/>
    <w:rsid w:val="00BC65E6"/>
    <w:rsid w:val="00BC6882"/>
    <w:rsid w:val="00BC68CB"/>
    <w:rsid w:val="00BC6BF7"/>
    <w:rsid w:val="00BD0567"/>
    <w:rsid w:val="00BD187F"/>
    <w:rsid w:val="00BD62A6"/>
    <w:rsid w:val="00BD65CD"/>
    <w:rsid w:val="00BD796C"/>
    <w:rsid w:val="00BE0040"/>
    <w:rsid w:val="00BE39B2"/>
    <w:rsid w:val="00BF1C14"/>
    <w:rsid w:val="00BF332A"/>
    <w:rsid w:val="00BF5735"/>
    <w:rsid w:val="00BF628B"/>
    <w:rsid w:val="00C033A0"/>
    <w:rsid w:val="00C0370A"/>
    <w:rsid w:val="00C0752C"/>
    <w:rsid w:val="00C07C80"/>
    <w:rsid w:val="00C10E48"/>
    <w:rsid w:val="00C122AE"/>
    <w:rsid w:val="00C150B4"/>
    <w:rsid w:val="00C17994"/>
    <w:rsid w:val="00C203C5"/>
    <w:rsid w:val="00C21490"/>
    <w:rsid w:val="00C2596A"/>
    <w:rsid w:val="00C26601"/>
    <w:rsid w:val="00C27910"/>
    <w:rsid w:val="00C30504"/>
    <w:rsid w:val="00C33302"/>
    <w:rsid w:val="00C34489"/>
    <w:rsid w:val="00C34730"/>
    <w:rsid w:val="00C36EC8"/>
    <w:rsid w:val="00C37868"/>
    <w:rsid w:val="00C428FC"/>
    <w:rsid w:val="00C45241"/>
    <w:rsid w:val="00C467B4"/>
    <w:rsid w:val="00C52CE1"/>
    <w:rsid w:val="00C53A2C"/>
    <w:rsid w:val="00C54580"/>
    <w:rsid w:val="00C61158"/>
    <w:rsid w:val="00C65269"/>
    <w:rsid w:val="00C661CF"/>
    <w:rsid w:val="00C6770F"/>
    <w:rsid w:val="00C710ED"/>
    <w:rsid w:val="00C73732"/>
    <w:rsid w:val="00C7417D"/>
    <w:rsid w:val="00C752FB"/>
    <w:rsid w:val="00C77E6D"/>
    <w:rsid w:val="00C8095F"/>
    <w:rsid w:val="00C80D9B"/>
    <w:rsid w:val="00C8101F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49C"/>
    <w:rsid w:val="00CA6A3D"/>
    <w:rsid w:val="00CA6B7C"/>
    <w:rsid w:val="00CA72E4"/>
    <w:rsid w:val="00CB0B24"/>
    <w:rsid w:val="00CB371D"/>
    <w:rsid w:val="00CB46B6"/>
    <w:rsid w:val="00CB735D"/>
    <w:rsid w:val="00CC0617"/>
    <w:rsid w:val="00CC1226"/>
    <w:rsid w:val="00CD03DD"/>
    <w:rsid w:val="00CD0E0C"/>
    <w:rsid w:val="00CD3B71"/>
    <w:rsid w:val="00CD55B8"/>
    <w:rsid w:val="00CD59EA"/>
    <w:rsid w:val="00CD7F45"/>
    <w:rsid w:val="00CE0BA7"/>
    <w:rsid w:val="00CE0C17"/>
    <w:rsid w:val="00CE3AD3"/>
    <w:rsid w:val="00CE5D80"/>
    <w:rsid w:val="00CF0A2D"/>
    <w:rsid w:val="00CF116B"/>
    <w:rsid w:val="00D01418"/>
    <w:rsid w:val="00D0226B"/>
    <w:rsid w:val="00D03467"/>
    <w:rsid w:val="00D03798"/>
    <w:rsid w:val="00D03996"/>
    <w:rsid w:val="00D110C3"/>
    <w:rsid w:val="00D11D78"/>
    <w:rsid w:val="00D1237D"/>
    <w:rsid w:val="00D15A55"/>
    <w:rsid w:val="00D167C5"/>
    <w:rsid w:val="00D16B45"/>
    <w:rsid w:val="00D16D1B"/>
    <w:rsid w:val="00D20219"/>
    <w:rsid w:val="00D220E7"/>
    <w:rsid w:val="00D25E6B"/>
    <w:rsid w:val="00D27E90"/>
    <w:rsid w:val="00D30EF0"/>
    <w:rsid w:val="00D31457"/>
    <w:rsid w:val="00D339F9"/>
    <w:rsid w:val="00D33B76"/>
    <w:rsid w:val="00D33DA0"/>
    <w:rsid w:val="00D34632"/>
    <w:rsid w:val="00D346BB"/>
    <w:rsid w:val="00D40331"/>
    <w:rsid w:val="00D43C89"/>
    <w:rsid w:val="00D44D69"/>
    <w:rsid w:val="00D467D7"/>
    <w:rsid w:val="00D51012"/>
    <w:rsid w:val="00D54C9A"/>
    <w:rsid w:val="00D56FA9"/>
    <w:rsid w:val="00D646C7"/>
    <w:rsid w:val="00D658EB"/>
    <w:rsid w:val="00D71AFB"/>
    <w:rsid w:val="00D73C7E"/>
    <w:rsid w:val="00D74B55"/>
    <w:rsid w:val="00D75137"/>
    <w:rsid w:val="00D75F45"/>
    <w:rsid w:val="00D767CE"/>
    <w:rsid w:val="00D77A9A"/>
    <w:rsid w:val="00D8234A"/>
    <w:rsid w:val="00D8508C"/>
    <w:rsid w:val="00D872B6"/>
    <w:rsid w:val="00D91825"/>
    <w:rsid w:val="00D95D38"/>
    <w:rsid w:val="00DA2F0B"/>
    <w:rsid w:val="00DA4D27"/>
    <w:rsid w:val="00DB0A87"/>
    <w:rsid w:val="00DC011D"/>
    <w:rsid w:val="00DC18BB"/>
    <w:rsid w:val="00DC4A96"/>
    <w:rsid w:val="00DD1BD6"/>
    <w:rsid w:val="00DD2E95"/>
    <w:rsid w:val="00DD3046"/>
    <w:rsid w:val="00DD73EF"/>
    <w:rsid w:val="00DE1DB2"/>
    <w:rsid w:val="00DE3C96"/>
    <w:rsid w:val="00DE44D0"/>
    <w:rsid w:val="00DF03B9"/>
    <w:rsid w:val="00DF2733"/>
    <w:rsid w:val="00DF39B6"/>
    <w:rsid w:val="00DF47F2"/>
    <w:rsid w:val="00DF4AB0"/>
    <w:rsid w:val="00DF604D"/>
    <w:rsid w:val="00E03784"/>
    <w:rsid w:val="00E05435"/>
    <w:rsid w:val="00E05D4F"/>
    <w:rsid w:val="00E07B8B"/>
    <w:rsid w:val="00E12466"/>
    <w:rsid w:val="00E15D4C"/>
    <w:rsid w:val="00E23E65"/>
    <w:rsid w:val="00E247B2"/>
    <w:rsid w:val="00E2637F"/>
    <w:rsid w:val="00E36815"/>
    <w:rsid w:val="00E404E9"/>
    <w:rsid w:val="00E44298"/>
    <w:rsid w:val="00E44529"/>
    <w:rsid w:val="00E447F7"/>
    <w:rsid w:val="00E460C0"/>
    <w:rsid w:val="00E50599"/>
    <w:rsid w:val="00E50C95"/>
    <w:rsid w:val="00E51297"/>
    <w:rsid w:val="00E52F39"/>
    <w:rsid w:val="00E5536F"/>
    <w:rsid w:val="00E60203"/>
    <w:rsid w:val="00E60B51"/>
    <w:rsid w:val="00E655FC"/>
    <w:rsid w:val="00E717F5"/>
    <w:rsid w:val="00E74D81"/>
    <w:rsid w:val="00E76D6B"/>
    <w:rsid w:val="00E7716C"/>
    <w:rsid w:val="00E853F3"/>
    <w:rsid w:val="00E916D2"/>
    <w:rsid w:val="00E94F9D"/>
    <w:rsid w:val="00E95806"/>
    <w:rsid w:val="00EA0FFE"/>
    <w:rsid w:val="00EA1910"/>
    <w:rsid w:val="00EA3E15"/>
    <w:rsid w:val="00EA5478"/>
    <w:rsid w:val="00EA59D3"/>
    <w:rsid w:val="00EB1EED"/>
    <w:rsid w:val="00EB2A2A"/>
    <w:rsid w:val="00EB2BF4"/>
    <w:rsid w:val="00EB70B9"/>
    <w:rsid w:val="00EB770A"/>
    <w:rsid w:val="00EC0BFB"/>
    <w:rsid w:val="00EC4961"/>
    <w:rsid w:val="00ED1119"/>
    <w:rsid w:val="00ED24E8"/>
    <w:rsid w:val="00ED5378"/>
    <w:rsid w:val="00EE0916"/>
    <w:rsid w:val="00EE1B51"/>
    <w:rsid w:val="00EE2F19"/>
    <w:rsid w:val="00EE33FF"/>
    <w:rsid w:val="00EE6D7A"/>
    <w:rsid w:val="00EF04F8"/>
    <w:rsid w:val="00EF0661"/>
    <w:rsid w:val="00EF0BC0"/>
    <w:rsid w:val="00EF1B9D"/>
    <w:rsid w:val="00EF23C0"/>
    <w:rsid w:val="00EF5833"/>
    <w:rsid w:val="00F03C41"/>
    <w:rsid w:val="00F06CCA"/>
    <w:rsid w:val="00F110BD"/>
    <w:rsid w:val="00F12008"/>
    <w:rsid w:val="00F17812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1859"/>
    <w:rsid w:val="00F43594"/>
    <w:rsid w:val="00F44E19"/>
    <w:rsid w:val="00F46299"/>
    <w:rsid w:val="00F54322"/>
    <w:rsid w:val="00F547CE"/>
    <w:rsid w:val="00F60DEA"/>
    <w:rsid w:val="00F62096"/>
    <w:rsid w:val="00F63752"/>
    <w:rsid w:val="00F64536"/>
    <w:rsid w:val="00F64DF6"/>
    <w:rsid w:val="00F66AC0"/>
    <w:rsid w:val="00F67B35"/>
    <w:rsid w:val="00F70967"/>
    <w:rsid w:val="00F73796"/>
    <w:rsid w:val="00F75BF8"/>
    <w:rsid w:val="00F774F6"/>
    <w:rsid w:val="00F77CBE"/>
    <w:rsid w:val="00F82E12"/>
    <w:rsid w:val="00F835A9"/>
    <w:rsid w:val="00F875D1"/>
    <w:rsid w:val="00F8781A"/>
    <w:rsid w:val="00F87A25"/>
    <w:rsid w:val="00F87DC6"/>
    <w:rsid w:val="00F87E3D"/>
    <w:rsid w:val="00F926AD"/>
    <w:rsid w:val="00F93A36"/>
    <w:rsid w:val="00F93E07"/>
    <w:rsid w:val="00F96B42"/>
    <w:rsid w:val="00FA00DB"/>
    <w:rsid w:val="00FA1B3A"/>
    <w:rsid w:val="00FA2C6D"/>
    <w:rsid w:val="00FA440D"/>
    <w:rsid w:val="00FA60D1"/>
    <w:rsid w:val="00FB370A"/>
    <w:rsid w:val="00FB3C7D"/>
    <w:rsid w:val="00FB421B"/>
    <w:rsid w:val="00FC036D"/>
    <w:rsid w:val="00FC1B9C"/>
    <w:rsid w:val="00FC668C"/>
    <w:rsid w:val="00FD0005"/>
    <w:rsid w:val="00FD069A"/>
    <w:rsid w:val="00FD073A"/>
    <w:rsid w:val="00FD095A"/>
    <w:rsid w:val="00FD099A"/>
    <w:rsid w:val="00FD5F21"/>
    <w:rsid w:val="00FE059C"/>
    <w:rsid w:val="00FE3188"/>
    <w:rsid w:val="00FE59CC"/>
    <w:rsid w:val="00FE5D15"/>
    <w:rsid w:val="00FE754B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53537F-299B-450E-ADE5-6C680F05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link w:val="EXChar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93E0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93E07"/>
    <w:pPr>
      <w:ind w:left="851"/>
    </w:pPr>
  </w:style>
  <w:style w:type="paragraph" w:customStyle="1" w:styleId="INDENT2">
    <w:name w:val="INDENT2"/>
    <w:basedOn w:val="Normal"/>
    <w:rsid w:val="00F93E07"/>
    <w:pPr>
      <w:ind w:left="1135" w:hanging="284"/>
    </w:pPr>
  </w:style>
  <w:style w:type="paragraph" w:customStyle="1" w:styleId="INDENT3">
    <w:name w:val="INDENT3"/>
    <w:basedOn w:val="Normal"/>
    <w:rsid w:val="00F93E07"/>
    <w:pPr>
      <w:ind w:left="1701" w:hanging="567"/>
    </w:pPr>
  </w:style>
  <w:style w:type="paragraph" w:customStyle="1" w:styleId="FigureTitle">
    <w:name w:val="Figure_Title"/>
    <w:basedOn w:val="Normal"/>
    <w:next w:val="Normal"/>
    <w:rsid w:val="00F93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93E07"/>
    <w:pPr>
      <w:keepNext/>
      <w:keepLines/>
    </w:pPr>
    <w:rPr>
      <w:b/>
    </w:rPr>
  </w:style>
  <w:style w:type="paragraph" w:customStyle="1" w:styleId="enumlev2">
    <w:name w:val="enumlev2"/>
    <w:basedOn w:val="Normal"/>
    <w:rsid w:val="00F93E0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93E0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99"/>
    <w:qFormat/>
    <w:rsid w:val="00F93E07"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sid w:val="00F93E0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F93E0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sid w:val="00F93E07"/>
    <w:rPr>
      <w:rFonts w:ascii="Courier New" w:hAnsi="Courier New"/>
      <w:lang w:val="nb-NO"/>
    </w:rPr>
  </w:style>
  <w:style w:type="paragraph" w:customStyle="1" w:styleId="TAJ">
    <w:name w:val="TAJ"/>
    <w:basedOn w:val="TH"/>
    <w:rsid w:val="00F93E07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F93E07"/>
  </w:style>
  <w:style w:type="character" w:styleId="CommentReference">
    <w:name w:val="annotation reference"/>
    <w:semiHidden/>
    <w:rsid w:val="00F93E07"/>
    <w:rPr>
      <w:sz w:val="16"/>
    </w:rPr>
  </w:style>
  <w:style w:type="paragraph" w:customStyle="1" w:styleId="Guidance">
    <w:name w:val="Guidance"/>
    <w:basedOn w:val="Normal"/>
    <w:link w:val="GuidanceChar"/>
    <w:rsid w:val="00F93E0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93E07"/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01680"/>
    <w:pPr>
      <w:keepNext/>
      <w:tabs>
        <w:tab w:val="left" w:pos="142"/>
      </w:tabs>
      <w:overflowPunct/>
      <w:autoSpaceDE/>
      <w:autoSpaceDN/>
      <w:adjustRightInd/>
      <w:spacing w:after="40"/>
      <w:ind w:left="720" w:hanging="578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character" w:customStyle="1" w:styleId="B1Char">
    <w:name w:val="B1 Char"/>
    <w:locked/>
    <w:rsid w:val="00774EA2"/>
    <w:rPr>
      <w:lang w:val="en-GB"/>
    </w:rPr>
  </w:style>
  <w:style w:type="paragraph" w:styleId="Revision">
    <w:name w:val="Revision"/>
    <w:hidden/>
    <w:semiHidden/>
    <w:rsid w:val="008B542B"/>
    <w:rPr>
      <w:lang w:val="en-GB" w:eastAsia="zh-CN"/>
    </w:rPr>
  </w:style>
  <w:style w:type="character" w:customStyle="1" w:styleId="EXChar">
    <w:name w:val="EX Char"/>
    <w:link w:val="EX"/>
    <w:rsid w:val="001045EC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538F6-C454-4037-BFE5-C64F8A895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1949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Edgar Fernandes</cp:lastModifiedBy>
  <cp:revision>14</cp:revision>
  <cp:lastPrinted>2015-11-03T18:44:00Z</cp:lastPrinted>
  <dcterms:created xsi:type="dcterms:W3CDTF">2016-01-29T15:00:00Z</dcterms:created>
  <dcterms:modified xsi:type="dcterms:W3CDTF">2016-02-19T06:40:00Z</dcterms:modified>
</cp:coreProperties>
</file>